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D0" w:rsidRPr="00A73BF6" w:rsidRDefault="005A6CD0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Сведения</w:t>
      </w:r>
    </w:p>
    <w:p w:rsidR="005A6CD0" w:rsidRPr="00A73BF6" w:rsidRDefault="005A6CD0" w:rsidP="001859B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6CD0" w:rsidRPr="00A73BF6" w:rsidRDefault="005A6CD0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депутатов Совета депутатов  Большеизыракского сельсовета Маслянинского района Новосибирской области</w:t>
      </w:r>
    </w:p>
    <w:p w:rsidR="005A6CD0" w:rsidRPr="00A73BF6" w:rsidRDefault="005A6CD0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73BF6">
        <w:rPr>
          <w:rFonts w:ascii="Times New Roman" w:hAnsi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5A6CD0" w:rsidRPr="00A73BF6" w:rsidRDefault="005A6CD0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и членов их семей за период</w:t>
      </w:r>
      <w:r>
        <w:rPr>
          <w:rFonts w:ascii="Times New Roman" w:hAnsi="Times New Roman"/>
          <w:sz w:val="24"/>
          <w:szCs w:val="24"/>
        </w:rPr>
        <w:t xml:space="preserve"> с 1 января по 31 декабря 2016</w:t>
      </w:r>
      <w:r w:rsidRPr="00A73BF6">
        <w:rPr>
          <w:rFonts w:ascii="Times New Roman" w:hAnsi="Times New Roman"/>
          <w:sz w:val="24"/>
          <w:szCs w:val="24"/>
        </w:rPr>
        <w:t xml:space="preserve"> года</w:t>
      </w:r>
    </w:p>
    <w:p w:rsidR="005A6CD0" w:rsidRDefault="005A6CD0" w:rsidP="00660C6C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701"/>
        <w:gridCol w:w="1276"/>
        <w:gridCol w:w="992"/>
        <w:gridCol w:w="1559"/>
        <w:gridCol w:w="993"/>
        <w:gridCol w:w="927"/>
        <w:gridCol w:w="1057"/>
        <w:gridCol w:w="992"/>
        <w:gridCol w:w="993"/>
        <w:gridCol w:w="1559"/>
        <w:gridCol w:w="1559"/>
        <w:gridCol w:w="1559"/>
      </w:tblGrid>
      <w:tr w:rsidR="005A6CD0" w:rsidRPr="00961781" w:rsidTr="003F535D">
        <w:tc>
          <w:tcPr>
            <w:tcW w:w="568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Фамилия и 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инициалы лица,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чьи сведения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471" w:type="dxa"/>
            <w:gridSpan w:val="4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3042" w:type="dxa"/>
            <w:gridSpan w:val="3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Транспортные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A6CD0" w:rsidRPr="00961781" w:rsidRDefault="005A6CD0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1559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CD0" w:rsidRPr="00961781" w:rsidTr="003F535D">
        <w:tc>
          <w:tcPr>
            <w:tcW w:w="568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5A6CD0" w:rsidRPr="00C13257" w:rsidRDefault="005A6CD0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Горелова Елена Владимировна</w:t>
            </w:r>
          </w:p>
        </w:tc>
        <w:tc>
          <w:tcPr>
            <w:tcW w:w="1276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245 024,17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иной доход (ежемесячное пособие ребенку до 18 лет)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Индивидуаль-ная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Автобиль легковой,</w:t>
            </w:r>
          </w:p>
          <w:p w:rsidR="005A6CD0" w:rsidRPr="00DF4B0B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Хонда ЦРВ</w:t>
            </w:r>
            <w:r w:rsidRPr="00DF4B0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Снегоход YAMAHA VK 540E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31 486,64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Выплата ветерану боевых действий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5A6CD0" w:rsidRPr="00C13257" w:rsidRDefault="005A6CD0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Большакова Галина Павловна</w:t>
            </w:r>
          </w:p>
        </w:tc>
        <w:tc>
          <w:tcPr>
            <w:tcW w:w="1276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C13257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легковой, Nissan Cube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438 536,00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пенсия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C13257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</w:t>
            </w: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61 521,14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C13257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5A6CD0" w:rsidRPr="00C13257" w:rsidRDefault="005A6CD0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Соловцова Светлана Владимировна</w:t>
            </w:r>
          </w:p>
        </w:tc>
        <w:tc>
          <w:tcPr>
            <w:tcW w:w="1276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170 996,59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  <w:vMerge w:val="restart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A6CD0" w:rsidRPr="00C13257" w:rsidRDefault="005A6CD0" w:rsidP="00A042C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Соколов Александр Константино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вич</w:t>
            </w:r>
          </w:p>
        </w:tc>
        <w:tc>
          <w:tcPr>
            <w:tcW w:w="1276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12 917,07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(пособие по безработице)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169 247,21</w:t>
            </w:r>
          </w:p>
        </w:tc>
        <w:tc>
          <w:tcPr>
            <w:tcW w:w="1559" w:type="dxa"/>
          </w:tcPr>
          <w:p w:rsidR="005A6CD0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</w:t>
            </w:r>
          </w:p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 по инвалидности)</w:t>
            </w:r>
          </w:p>
        </w:tc>
      </w:tr>
      <w:tr w:rsidR="005A6CD0" w:rsidRPr="00961781" w:rsidTr="003F535D">
        <w:tc>
          <w:tcPr>
            <w:tcW w:w="568" w:type="dxa"/>
            <w:vMerge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A6CD0" w:rsidRPr="0089467D" w:rsidRDefault="005A6CD0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Дубок Андрей Иванович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, </w:t>
            </w:r>
          </w:p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469 Б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46 353,88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A6CD0" w:rsidRPr="0089467D" w:rsidRDefault="005A6CD0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Голохвастов Андр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й Александрович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CD0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5A6CD0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452,</w:t>
            </w:r>
          </w:p>
          <w:p w:rsidR="005A6CD0" w:rsidRPr="007C1AE3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7C1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LOGAN</w:t>
                </w:r>
              </w:smartTag>
            </w:smartTag>
            <w:r w:rsidRPr="007C1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631 148,52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 по основному месту работы, пенсия, трудовой договор по совместительству 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6CD0" w:rsidRPr="006C0F8A" w:rsidRDefault="005A6CD0" w:rsidP="006C0F8A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6C0F8A" w:rsidRDefault="005A6CD0" w:rsidP="00282156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5A6CD0" w:rsidRPr="00961781" w:rsidRDefault="005A6CD0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5A6CD0" w:rsidRPr="00961781" w:rsidRDefault="005A6CD0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27" w:type="dxa"/>
          </w:tcPr>
          <w:p w:rsidR="005A6CD0" w:rsidRPr="00961781" w:rsidRDefault="005A6CD0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383 541,54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A6CD0" w:rsidRPr="0089467D" w:rsidRDefault="005A6CD0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Дедков Василий Иванович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ГАЗ-3110 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144 000,00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1270,0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111 600,00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5A6CD0" w:rsidRPr="00961781" w:rsidTr="003F535D">
        <w:tc>
          <w:tcPr>
            <w:tcW w:w="568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A6CD0" w:rsidRPr="00961781" w:rsidRDefault="005A6CD0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Кварти-ра 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92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057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A6CD0" w:rsidRPr="00961781" w:rsidRDefault="005A6CD0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A6CD0" w:rsidRPr="00660C6C" w:rsidRDefault="005A6CD0" w:rsidP="00F23494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5A6CD0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C6C"/>
    <w:rsid w:val="00014535"/>
    <w:rsid w:val="000E1EF6"/>
    <w:rsid w:val="000F3A93"/>
    <w:rsid w:val="000F4B26"/>
    <w:rsid w:val="0013261D"/>
    <w:rsid w:val="001859BC"/>
    <w:rsid w:val="00227C25"/>
    <w:rsid w:val="00282156"/>
    <w:rsid w:val="0029640F"/>
    <w:rsid w:val="002B339A"/>
    <w:rsid w:val="002D7B54"/>
    <w:rsid w:val="00301C07"/>
    <w:rsid w:val="00385E7B"/>
    <w:rsid w:val="003F2B9A"/>
    <w:rsid w:val="003F535D"/>
    <w:rsid w:val="00421E69"/>
    <w:rsid w:val="00425F0D"/>
    <w:rsid w:val="004A37C1"/>
    <w:rsid w:val="004C0E2E"/>
    <w:rsid w:val="004C3E41"/>
    <w:rsid w:val="004E0A24"/>
    <w:rsid w:val="00520469"/>
    <w:rsid w:val="0056780E"/>
    <w:rsid w:val="005A6CD0"/>
    <w:rsid w:val="00623F15"/>
    <w:rsid w:val="00660C6C"/>
    <w:rsid w:val="0067170F"/>
    <w:rsid w:val="006B30D3"/>
    <w:rsid w:val="006C0F8A"/>
    <w:rsid w:val="006C2228"/>
    <w:rsid w:val="006D68E4"/>
    <w:rsid w:val="006F4ECB"/>
    <w:rsid w:val="00715D22"/>
    <w:rsid w:val="007174D8"/>
    <w:rsid w:val="007705F1"/>
    <w:rsid w:val="0077258A"/>
    <w:rsid w:val="007C1AE3"/>
    <w:rsid w:val="007C5102"/>
    <w:rsid w:val="008320A8"/>
    <w:rsid w:val="008569D0"/>
    <w:rsid w:val="0089467D"/>
    <w:rsid w:val="008C4068"/>
    <w:rsid w:val="008F2F58"/>
    <w:rsid w:val="009238D2"/>
    <w:rsid w:val="00927C85"/>
    <w:rsid w:val="00960AC0"/>
    <w:rsid w:val="00961781"/>
    <w:rsid w:val="009A3688"/>
    <w:rsid w:val="00A042CD"/>
    <w:rsid w:val="00A73BF6"/>
    <w:rsid w:val="00AE7D62"/>
    <w:rsid w:val="00B36C55"/>
    <w:rsid w:val="00B51BF3"/>
    <w:rsid w:val="00B6270A"/>
    <w:rsid w:val="00BE3B8A"/>
    <w:rsid w:val="00BF162F"/>
    <w:rsid w:val="00BF6FE5"/>
    <w:rsid w:val="00C11588"/>
    <w:rsid w:val="00C13257"/>
    <w:rsid w:val="00C7600D"/>
    <w:rsid w:val="00D21E9C"/>
    <w:rsid w:val="00D24BD1"/>
    <w:rsid w:val="00DF4B0B"/>
    <w:rsid w:val="00E03D1C"/>
    <w:rsid w:val="00E34C4E"/>
    <w:rsid w:val="00E41C6C"/>
    <w:rsid w:val="00E55EF2"/>
    <w:rsid w:val="00EC6CC0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34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325</TotalTime>
  <Pages>3</Pages>
  <Words>409</Words>
  <Characters>2333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26</cp:revision>
  <cp:lastPrinted>2017-05-11T03:49:00Z</cp:lastPrinted>
  <dcterms:created xsi:type="dcterms:W3CDTF">2015-06-05T07:26:00Z</dcterms:created>
  <dcterms:modified xsi:type="dcterms:W3CDTF">2017-05-11T03:56:00Z</dcterms:modified>
</cp:coreProperties>
</file>